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AB0" w:rsidRPr="00F86A01" w:rsidRDefault="00925AB0" w:rsidP="00925AB0">
      <w:pPr>
        <w:ind w:right="-157" w:firstLine="708"/>
        <w:jc w:val="both"/>
        <w:rPr>
          <w:rFonts w:ascii="Times New Roman" w:hAnsi="Times New Roman"/>
          <w:b/>
          <w:i/>
          <w:sz w:val="32"/>
          <w:szCs w:val="32"/>
        </w:rPr>
      </w:pPr>
      <w:r w:rsidRPr="00F86A01">
        <w:rPr>
          <w:rFonts w:ascii="Times New Roman" w:hAnsi="Times New Roman"/>
          <w:b/>
          <w:i/>
          <w:sz w:val="32"/>
          <w:szCs w:val="32"/>
        </w:rPr>
        <w:t>А ПОМИРАТЬ НАМ РАНОВАТО!</w:t>
      </w:r>
    </w:p>
    <w:p w:rsidR="00925AB0" w:rsidRPr="009252AE" w:rsidRDefault="00925AB0" w:rsidP="00925AB0">
      <w:pPr>
        <w:ind w:right="-157" w:firstLine="708"/>
        <w:jc w:val="both"/>
        <w:rPr>
          <w:rFonts w:ascii="Times New Roman" w:hAnsi="Times New Roman"/>
          <w:b/>
          <w:sz w:val="26"/>
          <w:szCs w:val="26"/>
        </w:rPr>
      </w:pPr>
      <w:r w:rsidRPr="009252AE">
        <w:rPr>
          <w:rFonts w:ascii="Times New Roman" w:hAnsi="Times New Roman"/>
          <w:b/>
          <w:sz w:val="26"/>
          <w:szCs w:val="26"/>
        </w:rPr>
        <w:t>Теплым летним утром Толя Колесников, как обычно, пришел в сад Бабушкина. Это было их с друзьями любимое место. Здесь они проводили свободное время, общались, придумывали, чем бы себя занять на каникулах. В этот раз решено было идти купаться на Неву. Только мальчишеским планам сбыться было не суждено. По радио передали, что в 12часов будет транслироваться чрезвычайное сообщение. Минуты ожидания тянулись предательски долго. И хотя каждый догадывался, о чем хотят сообщить, в глубине души надеялись услышать из репродуктора что-то другое!</w:t>
      </w:r>
    </w:p>
    <w:p w:rsidR="00925AB0" w:rsidRPr="009252AE" w:rsidRDefault="00925AB0" w:rsidP="00925AB0">
      <w:pPr>
        <w:ind w:right="-159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480060</wp:posOffset>
            </wp:positionV>
            <wp:extent cx="2914015" cy="2543175"/>
            <wp:effectExtent l="19050" t="0" r="635" b="0"/>
            <wp:wrapSquare wrapText="bothSides"/>
            <wp:docPr id="2" name="Рисунок 1" descr="F:\Колесников\docu00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Колесников\docu0011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6"/>
          <w:szCs w:val="26"/>
        </w:rPr>
        <w:t>«</w:t>
      </w:r>
      <w:r w:rsidRPr="009252AE">
        <w:rPr>
          <w:rFonts w:ascii="Times New Roman" w:hAnsi="Times New Roman"/>
          <w:sz w:val="26"/>
          <w:szCs w:val="26"/>
        </w:rPr>
        <w:t>Конечно же, все знали, что война будет. Вопрос только во времени,- вспоминает Анатолий Илларионович Колесников.- И все же нападение Германии стало для нас абсолютно неожиданным. Правда, растерянности и паники не было. Уже к вечеру молодежь штурмовала во</w:t>
      </w:r>
      <w:r>
        <w:rPr>
          <w:rFonts w:ascii="Times New Roman" w:hAnsi="Times New Roman"/>
          <w:sz w:val="26"/>
          <w:szCs w:val="26"/>
        </w:rPr>
        <w:t>енкоматы – все хотели на фронт».</w:t>
      </w:r>
    </w:p>
    <w:p w:rsidR="00925AB0" w:rsidRPr="009252AE" w:rsidRDefault="00925AB0" w:rsidP="00925AB0">
      <w:pPr>
        <w:ind w:right="-159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252AE">
        <w:rPr>
          <w:rFonts w:ascii="Times New Roman" w:hAnsi="Times New Roman"/>
          <w:sz w:val="26"/>
          <w:szCs w:val="26"/>
        </w:rPr>
        <w:t xml:space="preserve">Анатолию в то время исполнилось 15лет, и на фронт его естественно, не брали. Остаток каникул он вместе с сестрой провел у бабушки в Сосновой Поляне, помогал по хозяйству. Лето прошло довольно спокойно, и мало что напоминало о войне. А потом, где-то в середине сентября, в их дачный поселок недалеко от Ленинграда пришли немцы. Уже ближе к зиме, когда начались сильные морозы, начали отправлять молодежь сначала в область, а потом в Германию. </w:t>
      </w:r>
    </w:p>
    <w:p w:rsidR="00925AB0" w:rsidRPr="009252AE" w:rsidRDefault="00925AB0" w:rsidP="00925AB0">
      <w:pPr>
        <w:ind w:right="-159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9252AE">
        <w:rPr>
          <w:rFonts w:ascii="Times New Roman" w:hAnsi="Times New Roman"/>
          <w:sz w:val="26"/>
          <w:szCs w:val="26"/>
        </w:rPr>
        <w:t xml:space="preserve">Я под немцем оставаться не собирался и начал думать, </w:t>
      </w:r>
      <w:r>
        <w:rPr>
          <w:rFonts w:ascii="Times New Roman" w:hAnsi="Times New Roman"/>
          <w:sz w:val="26"/>
          <w:szCs w:val="26"/>
        </w:rPr>
        <w:t xml:space="preserve">как пробраться </w:t>
      </w:r>
      <w:proofErr w:type="gramStart"/>
      <w:r>
        <w:rPr>
          <w:rFonts w:ascii="Times New Roman" w:hAnsi="Times New Roman"/>
          <w:sz w:val="26"/>
          <w:szCs w:val="26"/>
        </w:rPr>
        <w:t>к</w:t>
      </w:r>
      <w:proofErr w:type="gramEnd"/>
      <w:r>
        <w:rPr>
          <w:rFonts w:ascii="Times New Roman" w:hAnsi="Times New Roman"/>
          <w:sz w:val="26"/>
          <w:szCs w:val="26"/>
        </w:rPr>
        <w:t xml:space="preserve"> своим. В</w:t>
      </w:r>
      <w:r w:rsidRPr="009252AE">
        <w:rPr>
          <w:rFonts w:ascii="Times New Roman" w:hAnsi="Times New Roman"/>
          <w:sz w:val="26"/>
          <w:szCs w:val="26"/>
        </w:rPr>
        <w:t>от однажды меня попросили дойти до Ораниенбаума и передать нужным людям донесение. Я, конечно же,</w:t>
      </w:r>
      <w:r>
        <w:rPr>
          <w:rFonts w:ascii="Times New Roman" w:hAnsi="Times New Roman"/>
          <w:sz w:val="26"/>
          <w:szCs w:val="26"/>
        </w:rPr>
        <w:t xml:space="preserve"> согласился. Шел ночью </w:t>
      </w:r>
      <w:r w:rsidRPr="009252AE">
        <w:rPr>
          <w:rFonts w:ascii="Times New Roman" w:hAnsi="Times New Roman"/>
          <w:sz w:val="26"/>
          <w:szCs w:val="26"/>
        </w:rPr>
        <w:t xml:space="preserve"> по льду Финского залива. До места </w:t>
      </w:r>
      <w:proofErr w:type="gramStart"/>
      <w:r w:rsidRPr="009252AE">
        <w:rPr>
          <w:rFonts w:ascii="Times New Roman" w:hAnsi="Times New Roman"/>
          <w:sz w:val="26"/>
          <w:szCs w:val="26"/>
        </w:rPr>
        <w:t>добрался только к утру</w:t>
      </w:r>
      <w:proofErr w:type="gramEnd"/>
      <w:r w:rsidRPr="009252AE">
        <w:rPr>
          <w:rFonts w:ascii="Times New Roman" w:hAnsi="Times New Roman"/>
          <w:sz w:val="26"/>
          <w:szCs w:val="26"/>
        </w:rPr>
        <w:t>. Встретили меня хорошо, спросили</w:t>
      </w:r>
      <w:r w:rsidRPr="00F632A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сколько мне лет. Я</w:t>
      </w:r>
      <w:r w:rsidRPr="009252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был парень рослый, накинул себе год и сказал, что 16.  В</w:t>
      </w:r>
      <w:r w:rsidRPr="009252AE">
        <w:rPr>
          <w:rFonts w:ascii="Times New Roman" w:hAnsi="Times New Roman"/>
          <w:sz w:val="26"/>
          <w:szCs w:val="26"/>
        </w:rPr>
        <w:t>зяли м</w:t>
      </w:r>
      <w:r>
        <w:rPr>
          <w:rFonts w:ascii="Times New Roman" w:hAnsi="Times New Roman"/>
          <w:sz w:val="26"/>
          <w:szCs w:val="26"/>
        </w:rPr>
        <w:t>еня во фронтовую школу разведки»,- говорит Анатолий Илларионович.</w:t>
      </w:r>
      <w:r w:rsidRPr="009252AE">
        <w:rPr>
          <w:rFonts w:ascii="Times New Roman" w:hAnsi="Times New Roman"/>
          <w:sz w:val="26"/>
          <w:szCs w:val="26"/>
        </w:rPr>
        <w:t xml:space="preserve"> </w:t>
      </w:r>
    </w:p>
    <w:p w:rsidR="00925AB0" w:rsidRDefault="00925AB0" w:rsidP="00925AB0">
      <w:pPr>
        <w:ind w:right="-159" w:firstLine="709"/>
        <w:contextualSpacing/>
        <w:jc w:val="both"/>
      </w:pPr>
      <w:r w:rsidRPr="009252AE">
        <w:rPr>
          <w:rFonts w:ascii="Times New Roman" w:hAnsi="Times New Roman"/>
          <w:sz w:val="26"/>
          <w:szCs w:val="26"/>
        </w:rPr>
        <w:t xml:space="preserve">В разведшколе Колесников проучился четыре месяца. Чему его там обучали, не рассказывает до сих пор. Секрет. </w:t>
      </w:r>
      <w:proofErr w:type="gramStart"/>
      <w:r w:rsidRPr="009252AE">
        <w:rPr>
          <w:rFonts w:ascii="Times New Roman" w:hAnsi="Times New Roman"/>
          <w:sz w:val="26"/>
          <w:szCs w:val="26"/>
        </w:rPr>
        <w:t>В мае 1942года свежеиспеченных выпускников школы разбили на несколько мобильных групп, во главе поставили опытных командиров и забросили в немецких тыл.</w:t>
      </w:r>
      <w:proofErr w:type="gramEnd"/>
      <w:r w:rsidRPr="009252AE">
        <w:rPr>
          <w:rFonts w:ascii="Times New Roman" w:hAnsi="Times New Roman"/>
          <w:sz w:val="26"/>
          <w:szCs w:val="26"/>
        </w:rPr>
        <w:t xml:space="preserve"> Группа, в которую попал боец Колесников, действовала в районе Луги, Пскова, Новгородской области. В немецкой форме, с немецкими документами они играли роль солдат германской армии. Главная задача заключалась в сборе подробнейшей информации о противнике. Анатолия Илларионовича, как самого молодого, назначили связным. </w:t>
      </w:r>
    </w:p>
    <w:sectPr w:rsidR="00925AB0" w:rsidSect="00925AB0">
      <w:headerReference w:type="default" r:id="rId8"/>
      <w:footerReference w:type="default" r:id="rId9"/>
      <w:pgSz w:w="16838" w:h="11906" w:orient="landscape"/>
      <w:pgMar w:top="567" w:right="1134" w:bottom="567" w:left="1134" w:header="708" w:footer="8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AB0" w:rsidRDefault="00925AB0" w:rsidP="00EF1D2C">
      <w:pPr>
        <w:spacing w:after="0" w:line="240" w:lineRule="auto"/>
      </w:pPr>
      <w:r>
        <w:separator/>
      </w:r>
    </w:p>
  </w:endnote>
  <w:endnote w:type="continuationSeparator" w:id="1">
    <w:p w:rsidR="00925AB0" w:rsidRDefault="00925AB0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25AB0" w:rsidRDefault="009C1883" w:rsidP="009C1883">
    <w:pPr>
      <w:pStyle w:val="a7"/>
      <w:contextualSpacing/>
      <w:jc w:val="right"/>
      <w:rPr>
        <w:rFonts w:ascii="Monotype Corsiva" w:hAnsi="Monotype Corsiva"/>
        <w:b/>
        <w:sz w:val="28"/>
        <w:szCs w:val="28"/>
      </w:rPr>
    </w:pPr>
    <w:r w:rsidRPr="00925AB0">
      <w:rPr>
        <w:rFonts w:ascii="Monotype Corsiva" w:hAnsi="Monotype Corsiva"/>
        <w:b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6871335</wp:posOffset>
          </wp:positionH>
          <wp:positionV relativeFrom="paragraph">
            <wp:posOffset>-34925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5AB0" w:rsidRPr="00925AB0">
      <w:rPr>
        <w:rFonts w:ascii="Monotype Corsiva" w:hAnsi="Monotype Corsiva"/>
        <w:b/>
        <w:noProof/>
        <w:sz w:val="28"/>
        <w:szCs w:val="28"/>
      </w:rPr>
      <w:t>Нумерицкая Екатерина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AB0" w:rsidRDefault="00925AB0" w:rsidP="00EF1D2C">
      <w:pPr>
        <w:spacing w:after="0" w:line="240" w:lineRule="auto"/>
      </w:pPr>
      <w:r>
        <w:separator/>
      </w:r>
    </w:p>
  </w:footnote>
  <w:footnote w:type="continuationSeparator" w:id="1">
    <w:p w:rsidR="00925AB0" w:rsidRDefault="00925AB0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F32C77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 w:rsidRPr="007E6C7C">
      <w:rPr>
        <w:noProof/>
        <w:color w:val="31849B" w:themeColor="accent5" w:themeShade="BF"/>
      </w:rPr>
      <w:pict>
        <v:group id="_x0000_s2057" style="position:absolute;left:0;text-align:left;margin-left:240.5pt;margin-top:-11.4pt;width:104.35pt;height:29.9pt;z-index:251671552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F32C77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 w:rsidR="009C1883"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9C1883">
      <w:tab/>
    </w:r>
    <w:r w:rsidR="009C1883">
      <w:tab/>
    </w:r>
    <w:r w:rsidR="00EF1D2C" w:rsidRPr="009C1883">
      <w:rPr>
        <w:rFonts w:ascii="Monotype Corsiva" w:hAnsi="Monotype Corsiva"/>
        <w:color w:val="C00000"/>
        <w:sz w:val="32"/>
        <w:szCs w:val="32"/>
      </w:rPr>
      <w:t>10.02.2009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32C77"/>
    <w:rsid w:val="00105BFA"/>
    <w:rsid w:val="005A2E11"/>
    <w:rsid w:val="007E6C7C"/>
    <w:rsid w:val="00925AB0"/>
    <w:rsid w:val="009C1883"/>
    <w:rsid w:val="00EF1D2C"/>
    <w:rsid w:val="00F32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B0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96;&#1082;&#1086;&#1083;&#1100;&#1085;&#1072;&#1103;%20&#1087;&#1083;&#1072;&#1085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F3BD-5BCB-4F99-B034-CDE90201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</Template>
  <TotalTime>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</dc:creator>
  <cp:keywords/>
  <dc:description/>
  <cp:lastModifiedBy>Ольга Николаевна</cp:lastModifiedBy>
  <cp:revision>3</cp:revision>
  <cp:lastPrinted>2009-02-11T08:21:00Z</cp:lastPrinted>
  <dcterms:created xsi:type="dcterms:W3CDTF">2009-02-11T08:17:00Z</dcterms:created>
  <dcterms:modified xsi:type="dcterms:W3CDTF">2009-02-11T09:22:00Z</dcterms:modified>
</cp:coreProperties>
</file>